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EEF" w:rsidRDefault="00603EEF" w:rsidP="00004BA8">
      <w:pPr>
        <w:suppressLineNumbers/>
        <w:suppressAutoHyphens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6.25pt;height:43.5pt;visibility:visible">
            <v:imagedata r:id="rId7" o:title=""/>
          </v:shape>
        </w:pict>
      </w:r>
    </w:p>
    <w:p w:rsidR="00603EEF" w:rsidRDefault="00603EEF" w:rsidP="00004BA8">
      <w:pPr>
        <w:suppressLineNumbers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603EEF" w:rsidRDefault="00603EEF" w:rsidP="00004BA8">
      <w:pPr>
        <w:suppressLineNumbers/>
        <w:suppressAutoHyphens/>
        <w:ind w:right="-87"/>
        <w:jc w:val="center"/>
        <w:rPr>
          <w:sz w:val="28"/>
          <w:szCs w:val="28"/>
        </w:rPr>
      </w:pPr>
      <w:r>
        <w:rPr>
          <w:sz w:val="28"/>
          <w:szCs w:val="28"/>
        </w:rPr>
        <w:t>РОЗДОЛЬСЬКА СІЛЬСЬКА РАДА</w:t>
      </w:r>
    </w:p>
    <w:p w:rsidR="00603EEF" w:rsidRDefault="00603EEF" w:rsidP="00004BA8">
      <w:pPr>
        <w:suppressLineNumbers/>
        <w:suppressAutoHyphens/>
        <w:ind w:right="-87"/>
        <w:jc w:val="center"/>
        <w:rPr>
          <w:sz w:val="28"/>
          <w:szCs w:val="28"/>
        </w:rPr>
      </w:pPr>
      <w:r>
        <w:rPr>
          <w:sz w:val="28"/>
          <w:szCs w:val="28"/>
        </w:rPr>
        <w:t>МИХАЙЛІВСЬКОГО РАЙОНУ ЗАПОРІЗЬКОЇ ОБЛАСТІ</w:t>
      </w:r>
    </w:p>
    <w:p w:rsidR="00603EEF" w:rsidRDefault="00603EEF" w:rsidP="00004BA8">
      <w:pPr>
        <w:suppressLineNumbers/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СЬОМОГО СКЛИКАННЯ</w:t>
      </w:r>
    </w:p>
    <w:p w:rsidR="00603EEF" w:rsidRDefault="00603EEF" w:rsidP="00004BA8">
      <w:pPr>
        <w:suppressLineNumbers/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  <w:lang w:val="uk-UA"/>
        </w:rPr>
        <w:t xml:space="preserve">СІМНАДЦЯТА (ПОЗАЧЕРГОВА) </w:t>
      </w:r>
      <w:r>
        <w:rPr>
          <w:kern w:val="2"/>
          <w:sz w:val="28"/>
          <w:szCs w:val="28"/>
        </w:rPr>
        <w:t>СЕСІЯ</w:t>
      </w:r>
    </w:p>
    <w:p w:rsidR="00603EEF" w:rsidRDefault="00603EEF" w:rsidP="00004BA8">
      <w:pPr>
        <w:suppressLineNumbers/>
        <w:suppressAutoHyphens/>
        <w:ind w:right="-87"/>
        <w:jc w:val="center"/>
        <w:rPr>
          <w:kern w:val="2"/>
          <w:sz w:val="28"/>
          <w:szCs w:val="28"/>
        </w:rPr>
      </w:pPr>
    </w:p>
    <w:p w:rsidR="00603EEF" w:rsidRDefault="00603EEF" w:rsidP="00004BA8">
      <w:pPr>
        <w:suppressLineNumbers/>
        <w:suppressAutoHyphens/>
        <w:ind w:right="-87"/>
        <w:jc w:val="center"/>
        <w:rPr>
          <w:kern w:val="2"/>
          <w:sz w:val="28"/>
          <w:szCs w:val="28"/>
          <w:lang w:val="uk-UA"/>
        </w:rPr>
      </w:pPr>
      <w:r>
        <w:rPr>
          <w:kern w:val="2"/>
          <w:sz w:val="28"/>
          <w:szCs w:val="28"/>
        </w:rPr>
        <w:t>РІШЕННЯ</w:t>
      </w:r>
    </w:p>
    <w:p w:rsidR="00603EEF" w:rsidRDefault="00603EEF" w:rsidP="00004BA8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</w:p>
    <w:p w:rsidR="00603EEF" w:rsidRDefault="00603EEF" w:rsidP="00004BA8">
      <w:pPr>
        <w:suppressLineNumbers/>
        <w:suppressAutoHyphens/>
        <w:ind w:right="-87"/>
        <w:rPr>
          <w:sz w:val="28"/>
          <w:szCs w:val="28"/>
          <w:lang w:val="uk-UA"/>
        </w:rPr>
      </w:pPr>
      <w:r>
        <w:rPr>
          <w:kern w:val="2"/>
          <w:sz w:val="28"/>
          <w:szCs w:val="28"/>
          <w:lang w:val="uk-UA"/>
        </w:rPr>
        <w:t xml:space="preserve">04.06.2019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№ 3</w:t>
      </w:r>
    </w:p>
    <w:p w:rsidR="00603EEF" w:rsidRDefault="00603EEF" w:rsidP="00004BA8">
      <w:pPr>
        <w:suppressLineNumbers/>
        <w:suppressAutoHyphens/>
        <w:ind w:right="-87"/>
        <w:rPr>
          <w:sz w:val="28"/>
          <w:szCs w:val="28"/>
          <w:lang w:val="uk-UA"/>
        </w:rPr>
      </w:pPr>
    </w:p>
    <w:p w:rsidR="00603EEF" w:rsidRDefault="00603EEF">
      <w:pPr>
        <w:shd w:val="clear" w:color="auto" w:fill="FFFFFF"/>
        <w:tabs>
          <w:tab w:val="left" w:pos="4320"/>
          <w:tab w:val="left" w:pos="5103"/>
          <w:tab w:val="left" w:pos="5220"/>
          <w:tab w:val="left" w:pos="6840"/>
          <w:tab w:val="left" w:pos="7020"/>
          <w:tab w:val="left" w:pos="7380"/>
        </w:tabs>
        <w:spacing w:line="216" w:lineRule="auto"/>
        <w:ind w:right="4110"/>
        <w:jc w:val="both"/>
        <w:rPr>
          <w:spacing w:val="-2"/>
          <w:sz w:val="26"/>
          <w:szCs w:val="26"/>
          <w:lang w:val="uk-UA"/>
        </w:rPr>
      </w:pPr>
    </w:p>
    <w:p w:rsidR="00603EEF" w:rsidRPr="00D5573E" w:rsidRDefault="00603EEF" w:rsidP="002D1692">
      <w:pPr>
        <w:shd w:val="clear" w:color="auto" w:fill="FFFFFF"/>
        <w:tabs>
          <w:tab w:val="left" w:pos="4320"/>
          <w:tab w:val="left" w:pos="5400"/>
          <w:tab w:val="left" w:pos="6840"/>
          <w:tab w:val="left" w:pos="7020"/>
          <w:tab w:val="left" w:pos="7380"/>
          <w:tab w:val="left" w:pos="9355"/>
          <w:tab w:val="left" w:pos="9540"/>
        </w:tabs>
        <w:spacing w:line="216" w:lineRule="auto"/>
        <w:ind w:right="-5"/>
        <w:rPr>
          <w:spacing w:val="-2"/>
          <w:sz w:val="28"/>
          <w:szCs w:val="28"/>
          <w:lang w:val="uk-UA"/>
        </w:rPr>
      </w:pPr>
      <w:r w:rsidRPr="00D5573E">
        <w:rPr>
          <w:spacing w:val="-2"/>
          <w:sz w:val="28"/>
          <w:szCs w:val="28"/>
          <w:lang w:val="uk-UA"/>
        </w:rPr>
        <w:t>Про розробку містобудівної документації</w:t>
      </w:r>
      <w:r>
        <w:rPr>
          <w:spacing w:val="-2"/>
          <w:sz w:val="28"/>
          <w:szCs w:val="28"/>
          <w:lang w:val="uk-UA"/>
        </w:rPr>
        <w:t xml:space="preserve"> </w:t>
      </w:r>
      <w:r w:rsidRPr="00D5573E">
        <w:rPr>
          <w:spacing w:val="-2"/>
          <w:sz w:val="28"/>
          <w:szCs w:val="28"/>
          <w:lang w:val="uk-UA"/>
        </w:rPr>
        <w:t>«Генеральний план с. Абрикосівка Михайлівського району Запорізької області  з розширенням меж населеного пункту та План зонування с. Абрикосівка Михайлівського району Запорізької області</w:t>
      </w:r>
      <w:r>
        <w:rPr>
          <w:spacing w:val="-2"/>
          <w:sz w:val="28"/>
          <w:szCs w:val="28"/>
          <w:lang w:val="uk-UA"/>
        </w:rPr>
        <w:t>» (у складі Генерального плану)</w:t>
      </w:r>
    </w:p>
    <w:p w:rsidR="00603EEF" w:rsidRPr="00D5573E" w:rsidRDefault="00603EEF">
      <w:pPr>
        <w:shd w:val="clear" w:color="auto" w:fill="FFFFFF"/>
        <w:tabs>
          <w:tab w:val="left" w:pos="4320"/>
          <w:tab w:val="left" w:pos="5220"/>
          <w:tab w:val="left" w:pos="6840"/>
          <w:tab w:val="left" w:pos="7020"/>
          <w:tab w:val="left" w:pos="7380"/>
        </w:tabs>
        <w:spacing w:line="216" w:lineRule="auto"/>
        <w:ind w:right="3955"/>
        <w:jc w:val="both"/>
        <w:rPr>
          <w:spacing w:val="-2"/>
          <w:sz w:val="28"/>
          <w:szCs w:val="28"/>
          <w:lang w:val="uk-UA"/>
        </w:rPr>
      </w:pPr>
    </w:p>
    <w:p w:rsidR="00603EEF" w:rsidRPr="00D5573E" w:rsidRDefault="00603EEF">
      <w:pPr>
        <w:shd w:val="clear" w:color="auto" w:fill="FFFFFF"/>
        <w:tabs>
          <w:tab w:val="left" w:pos="4320"/>
          <w:tab w:val="left" w:pos="5220"/>
          <w:tab w:val="left" w:pos="6840"/>
          <w:tab w:val="left" w:pos="7020"/>
          <w:tab w:val="left" w:pos="7380"/>
        </w:tabs>
        <w:spacing w:line="216" w:lineRule="auto"/>
        <w:ind w:right="3955"/>
        <w:jc w:val="both"/>
        <w:rPr>
          <w:spacing w:val="-2"/>
          <w:sz w:val="28"/>
          <w:szCs w:val="28"/>
          <w:lang w:val="uk-UA"/>
        </w:rPr>
      </w:pPr>
    </w:p>
    <w:p w:rsidR="00603EEF" w:rsidRPr="00D5573E" w:rsidRDefault="00603EEF" w:rsidP="00004BA8">
      <w:pPr>
        <w:suppressLineNumbers/>
        <w:suppressAutoHyphens/>
        <w:ind w:right="-87" w:firstLine="708"/>
        <w:jc w:val="both"/>
        <w:rPr>
          <w:kern w:val="2"/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 xml:space="preserve">Враховуючи необхiднiсть рацiонального використання земель, створення належних умов для життєзабезпечення села Абрикосівка та керуючись п.42 частини 1 ст.26 Закону України “Про мiсцеве самоврядування в Українi”, ст.17 Закону України “Про регулювання містобудівної діяльності”, </w:t>
      </w:r>
      <w:r w:rsidRPr="00D5573E">
        <w:rPr>
          <w:kern w:val="2"/>
          <w:sz w:val="28"/>
          <w:szCs w:val="28"/>
          <w:lang w:val="uk-UA"/>
        </w:rPr>
        <w:t>Роздольська сільська рада</w:t>
      </w:r>
    </w:p>
    <w:p w:rsidR="00603EEF" w:rsidRPr="00D5573E" w:rsidRDefault="00603EEF" w:rsidP="00004BA8">
      <w:pPr>
        <w:suppressLineNumbers/>
        <w:suppressAutoHyphens/>
        <w:ind w:right="-87"/>
        <w:jc w:val="both"/>
        <w:rPr>
          <w:kern w:val="2"/>
          <w:sz w:val="28"/>
          <w:szCs w:val="28"/>
          <w:lang w:val="uk-UA"/>
        </w:rPr>
      </w:pPr>
    </w:p>
    <w:p w:rsidR="00603EEF" w:rsidRPr="00D5573E" w:rsidRDefault="00603EEF" w:rsidP="00004BA8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  <w:r w:rsidRPr="00D5573E">
        <w:rPr>
          <w:kern w:val="2"/>
          <w:sz w:val="28"/>
          <w:szCs w:val="28"/>
          <w:lang w:val="uk-UA"/>
        </w:rPr>
        <w:t>ВИРІШИЛА:</w:t>
      </w:r>
    </w:p>
    <w:p w:rsidR="00603EEF" w:rsidRPr="00D5573E" w:rsidRDefault="00603EEF" w:rsidP="00004BA8">
      <w:pPr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 xml:space="preserve">Розробити містобудівну документацію «Генеральний план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</w:t>
      </w:r>
      <w:r w:rsidRPr="00D5573E">
        <w:rPr>
          <w:sz w:val="28"/>
          <w:szCs w:val="28"/>
        </w:rPr>
        <w:t xml:space="preserve"> </w:t>
      </w:r>
      <w:r w:rsidRPr="00D5573E">
        <w:rPr>
          <w:sz w:val="28"/>
          <w:szCs w:val="28"/>
          <w:lang w:val="uk-UA"/>
        </w:rPr>
        <w:t xml:space="preserve"> з розширенням меж населеного пункту та План зонування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області» (у складі Генерального плану).</w:t>
      </w:r>
    </w:p>
    <w:p w:rsidR="00603EEF" w:rsidRPr="00D5573E" w:rsidRDefault="00603EEF">
      <w:pPr>
        <w:rPr>
          <w:sz w:val="28"/>
          <w:szCs w:val="28"/>
          <w:lang w:val="uk-UA"/>
        </w:rPr>
      </w:pPr>
    </w:p>
    <w:p w:rsidR="00603EEF" w:rsidRPr="00D5573E" w:rsidRDefault="00603EEF">
      <w:pPr>
        <w:ind w:right="-81" w:firstLine="567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>2.Визначити замовником містобудівної документації – Роздоль</w:t>
      </w:r>
      <w:r w:rsidRPr="00D5573E">
        <w:rPr>
          <w:sz w:val="28"/>
          <w:szCs w:val="28"/>
          <w:lang w:val="en-US"/>
        </w:rPr>
        <w:t>c</w:t>
      </w:r>
      <w:r w:rsidRPr="00D5573E">
        <w:rPr>
          <w:sz w:val="28"/>
          <w:szCs w:val="28"/>
          <w:lang w:val="uk-UA"/>
        </w:rPr>
        <w:t xml:space="preserve">ьку сільську раду. </w:t>
      </w:r>
    </w:p>
    <w:p w:rsidR="00603EEF" w:rsidRPr="00D5573E" w:rsidRDefault="00603EEF">
      <w:pPr>
        <w:ind w:right="-81"/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ind w:right="-81" w:firstLine="426"/>
        <w:jc w:val="both"/>
        <w:rPr>
          <w:sz w:val="28"/>
          <w:szCs w:val="28"/>
          <w:lang w:val="uk-UA"/>
        </w:rPr>
      </w:pPr>
      <w:r w:rsidRPr="00E5083A">
        <w:rPr>
          <w:sz w:val="28"/>
          <w:szCs w:val="28"/>
          <w:lang w:val="uk-UA"/>
        </w:rPr>
        <w:t>3. Виконавчому комітету Роздольської сільської ради:</w:t>
      </w:r>
    </w:p>
    <w:p w:rsidR="00603EEF" w:rsidRPr="00D5573E" w:rsidRDefault="00603EEF">
      <w:pPr>
        <w:ind w:right="-81" w:firstLine="426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>3.1. Внести зміни до бюджету 2019 року, передбачити кошти на  фінансування розроблення містобудівної документації, також при формуванні проектів  бюджету на 2020 рік передбачити кошти на фінансування розроблення містобудівної та землевпорядної документації;</w:t>
      </w:r>
    </w:p>
    <w:p w:rsidR="00603EEF" w:rsidRPr="00D5573E" w:rsidRDefault="00603EEF">
      <w:pPr>
        <w:ind w:right="-81" w:firstLine="426"/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ind w:right="-81" w:firstLine="426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</w:rPr>
        <w:t>3.2. Визначити організацію-розробника містобудівної документації, яка має право на виконання даного виду робіт, строки розроблення та джерела його фінансування</w:t>
      </w:r>
      <w:r w:rsidRPr="00D5573E">
        <w:rPr>
          <w:sz w:val="28"/>
          <w:szCs w:val="28"/>
          <w:lang w:val="uk-UA"/>
        </w:rPr>
        <w:t>;</w:t>
      </w:r>
    </w:p>
    <w:p w:rsidR="00603EEF" w:rsidRPr="00D5573E" w:rsidRDefault="00603EEF">
      <w:pPr>
        <w:ind w:right="-81" w:firstLine="426"/>
        <w:jc w:val="both"/>
        <w:rPr>
          <w:sz w:val="28"/>
          <w:szCs w:val="28"/>
        </w:rPr>
      </w:pPr>
      <w:r w:rsidRPr="00D5573E">
        <w:rPr>
          <w:sz w:val="28"/>
          <w:szCs w:val="28"/>
        </w:rPr>
        <w:t xml:space="preserve"> </w:t>
      </w: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</w:rPr>
        <w:t>3.3. Повідомити, через  місцеві  засоби  масової  інформації,   про початок розроблення містобудівної документації</w:t>
      </w:r>
      <w:r w:rsidRPr="00D5573E">
        <w:rPr>
          <w:sz w:val="28"/>
          <w:szCs w:val="28"/>
          <w:lang w:val="uk-UA"/>
        </w:rPr>
        <w:t xml:space="preserve"> «Генеральний план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</w:t>
      </w:r>
      <w:r w:rsidRPr="00D5573E">
        <w:rPr>
          <w:sz w:val="28"/>
          <w:szCs w:val="28"/>
        </w:rPr>
        <w:t xml:space="preserve"> </w:t>
      </w:r>
      <w:r w:rsidRPr="00D5573E">
        <w:rPr>
          <w:sz w:val="28"/>
          <w:szCs w:val="28"/>
          <w:lang w:val="uk-UA"/>
        </w:rPr>
        <w:t xml:space="preserve"> з розширенням меж населеного пункту та План зонування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ind w:right="-81" w:firstLine="426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</w:rPr>
        <w:t>3.4. Заключити договір з організацією-розробником містобудівної документації</w:t>
      </w:r>
      <w:r w:rsidRPr="00D5573E">
        <w:rPr>
          <w:sz w:val="28"/>
          <w:szCs w:val="28"/>
          <w:lang w:val="uk-UA"/>
        </w:rPr>
        <w:t>;</w:t>
      </w:r>
    </w:p>
    <w:p w:rsidR="00603EEF" w:rsidRPr="00D5573E" w:rsidRDefault="00603EEF">
      <w:pPr>
        <w:ind w:right="-81" w:firstLine="426"/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 xml:space="preserve">3.5. Звернутись до Запорізької обласної державної адміністрації щодо визначення державних інтересів для їх врахування під час розроблення містобудівної «Генеральний план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  з розширенням меж населеного пункту та План зонування с.Абрикосівка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 xml:space="preserve">3.6. Забезпечити збір вихідних даних для розроблення містобудівної документації «Генеральний план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  з розширенням меж населеного пункту та План зонування с.Абрикосівка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>3.7. Забезпечити, разом з організацію-розробником, попередній розгляд матеріалів містобудівної документації «Генеральний план с. Абрикосівка Михайлівського району Запорізької області  з розширенням меж населеного пункту та План зонування с. Абрикосівка Михайлівського району Запорізької області» (у складі Генерального плану) архітектурно-містобудівною радою при управлінні містобудування та архітектури Запорізької обласної державної адміністрації;</w:t>
      </w: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 xml:space="preserve">3.8. Забезпечити  проведення громадських слухань, погодження містобудівної документації «Генеральний план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  з розширенням меж населеного пункту та План зонування с.Абрикосівка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області» (у складі Генерального плану) згідно чинного законодавства, із зарученням  організації-розробника;</w:t>
      </w: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567"/>
        <w:jc w:val="both"/>
        <w:rPr>
          <w:sz w:val="28"/>
          <w:szCs w:val="28"/>
          <w:lang w:val="uk-UA"/>
        </w:rPr>
      </w:pPr>
      <w:r w:rsidRPr="00D5573E">
        <w:rPr>
          <w:sz w:val="28"/>
          <w:szCs w:val="28"/>
          <w:lang w:val="uk-UA"/>
        </w:rPr>
        <w:t xml:space="preserve">4. Виготовлену та погоджену містобудівну документацію «Генеральний план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  з розширенням меж населеного пункту та План зонування с. Абрикосівка </w:t>
      </w:r>
      <w:r w:rsidRPr="00D5573E">
        <w:rPr>
          <w:spacing w:val="-2"/>
          <w:sz w:val="28"/>
          <w:szCs w:val="28"/>
          <w:lang w:val="uk-UA"/>
        </w:rPr>
        <w:t>Михайлівського</w:t>
      </w:r>
      <w:r w:rsidRPr="00D5573E">
        <w:rPr>
          <w:sz w:val="28"/>
          <w:szCs w:val="28"/>
          <w:lang w:val="uk-UA"/>
        </w:rPr>
        <w:t xml:space="preserve"> району Запорізької області» (у складі Генерального плану)  затвердити на  сесії сільської ради.</w:t>
      </w:r>
    </w:p>
    <w:p w:rsidR="00603EEF" w:rsidRPr="00D5573E" w:rsidRDefault="00603EE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/>
        <w:jc w:val="both"/>
        <w:rPr>
          <w:sz w:val="28"/>
          <w:szCs w:val="28"/>
          <w:lang w:val="uk-UA"/>
        </w:rPr>
      </w:pPr>
    </w:p>
    <w:p w:rsidR="00603EEF" w:rsidRPr="00F54BF3" w:rsidRDefault="00603EEF" w:rsidP="00D5573E">
      <w:pPr>
        <w:suppressLineNumbers/>
        <w:suppressAutoHyphens/>
        <w:ind w:right="-87"/>
        <w:jc w:val="both"/>
        <w:rPr>
          <w:kern w:val="2"/>
          <w:sz w:val="28"/>
          <w:szCs w:val="28"/>
          <w:lang w:val="uk-UA"/>
        </w:rPr>
      </w:pPr>
      <w:r w:rsidRPr="00D5573E">
        <w:t xml:space="preserve">5. </w:t>
      </w:r>
      <w:r w:rsidRPr="00F54BF3">
        <w:rPr>
          <w:kern w:val="2"/>
          <w:sz w:val="28"/>
          <w:szCs w:val="28"/>
          <w:lang w:val="uk-UA"/>
        </w:rPr>
        <w:t>Контроль за виконанням рішення покласти  на постійну комісію сільської ради з питань планування, фінансів, бюджету та соціально-економічного розвитку.</w:t>
      </w:r>
    </w:p>
    <w:p w:rsidR="00603EEF" w:rsidRPr="00F54BF3" w:rsidRDefault="00603EEF" w:rsidP="00D5573E">
      <w:pPr>
        <w:suppressLineNumbers/>
        <w:suppressAutoHyphens/>
        <w:ind w:right="-87"/>
        <w:jc w:val="both"/>
        <w:rPr>
          <w:kern w:val="2"/>
          <w:sz w:val="28"/>
          <w:szCs w:val="28"/>
          <w:lang w:val="uk-UA"/>
        </w:rPr>
      </w:pPr>
    </w:p>
    <w:p w:rsidR="00603EEF" w:rsidRPr="00F54BF3" w:rsidRDefault="00603EEF" w:rsidP="00D5573E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</w:p>
    <w:p w:rsidR="00603EEF" w:rsidRPr="00F54BF3" w:rsidRDefault="00603EEF" w:rsidP="00D5573E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  <w:r w:rsidRPr="00F54BF3">
        <w:rPr>
          <w:kern w:val="2"/>
          <w:sz w:val="28"/>
          <w:szCs w:val="28"/>
          <w:lang w:val="uk-UA"/>
        </w:rPr>
        <w:t xml:space="preserve">Сільський голова                                                 </w:t>
      </w:r>
      <w:r>
        <w:rPr>
          <w:kern w:val="2"/>
          <w:sz w:val="28"/>
          <w:szCs w:val="28"/>
          <w:lang w:val="uk-UA"/>
        </w:rPr>
        <w:t xml:space="preserve">   </w:t>
      </w:r>
      <w:r w:rsidRPr="00F54BF3">
        <w:rPr>
          <w:kern w:val="2"/>
          <w:sz w:val="28"/>
          <w:szCs w:val="28"/>
          <w:lang w:val="uk-UA"/>
        </w:rPr>
        <w:t xml:space="preserve"> В.М. </w:t>
      </w:r>
      <w:r>
        <w:rPr>
          <w:kern w:val="2"/>
          <w:sz w:val="28"/>
          <w:szCs w:val="28"/>
          <w:lang w:val="uk-UA"/>
        </w:rPr>
        <w:t>КОПЄЙЧЕНКО</w:t>
      </w:r>
    </w:p>
    <w:p w:rsidR="00603EEF" w:rsidRPr="00D5573E" w:rsidRDefault="00603EEF" w:rsidP="00D5573E">
      <w:pPr>
        <w:ind w:right="-81" w:firstLine="567"/>
        <w:rPr>
          <w:lang w:val="uk-UA"/>
        </w:rPr>
      </w:pPr>
    </w:p>
    <w:sectPr w:rsidR="00603EEF" w:rsidRPr="00D5573E" w:rsidSect="007F6BBC">
      <w:pgSz w:w="11906" w:h="16838"/>
      <w:pgMar w:top="426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EEF" w:rsidRDefault="00603EEF">
      <w:r>
        <w:separator/>
      </w:r>
    </w:p>
  </w:endnote>
  <w:endnote w:type="continuationSeparator" w:id="0">
    <w:p w:rsidR="00603EEF" w:rsidRDefault="00603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EEF" w:rsidRDefault="00603EEF">
      <w:r>
        <w:separator/>
      </w:r>
    </w:p>
  </w:footnote>
  <w:footnote w:type="continuationSeparator" w:id="0">
    <w:p w:rsidR="00603EEF" w:rsidRDefault="00603E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7A66D"/>
    <w:multiLevelType w:val="singleLevel"/>
    <w:tmpl w:val="6847A66D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8D7"/>
    <w:rsid w:val="00004BA8"/>
    <w:rsid w:val="0000681E"/>
    <w:rsid w:val="0001408B"/>
    <w:rsid w:val="00030CE9"/>
    <w:rsid w:val="00072DC4"/>
    <w:rsid w:val="00090961"/>
    <w:rsid w:val="00097DA2"/>
    <w:rsid w:val="000B0861"/>
    <w:rsid w:val="000E5208"/>
    <w:rsid w:val="00106D5C"/>
    <w:rsid w:val="00126F25"/>
    <w:rsid w:val="001C6F7C"/>
    <w:rsid w:val="001D58EB"/>
    <w:rsid w:val="001E6461"/>
    <w:rsid w:val="00243FD6"/>
    <w:rsid w:val="002A0903"/>
    <w:rsid w:val="002A2060"/>
    <w:rsid w:val="002D1692"/>
    <w:rsid w:val="0037797B"/>
    <w:rsid w:val="003B45C1"/>
    <w:rsid w:val="003C24A7"/>
    <w:rsid w:val="00455A4A"/>
    <w:rsid w:val="004770EC"/>
    <w:rsid w:val="00480B84"/>
    <w:rsid w:val="00482F8A"/>
    <w:rsid w:val="0049235C"/>
    <w:rsid w:val="005070DF"/>
    <w:rsid w:val="00527FA6"/>
    <w:rsid w:val="00592176"/>
    <w:rsid w:val="00596DA1"/>
    <w:rsid w:val="005A1D34"/>
    <w:rsid w:val="005D07A8"/>
    <w:rsid w:val="00603EEF"/>
    <w:rsid w:val="00606F27"/>
    <w:rsid w:val="00627C75"/>
    <w:rsid w:val="006459E3"/>
    <w:rsid w:val="0065746F"/>
    <w:rsid w:val="0066322D"/>
    <w:rsid w:val="006841B4"/>
    <w:rsid w:val="0068747B"/>
    <w:rsid w:val="006B77EF"/>
    <w:rsid w:val="00720363"/>
    <w:rsid w:val="00777B2A"/>
    <w:rsid w:val="00780B80"/>
    <w:rsid w:val="007C2B82"/>
    <w:rsid w:val="007D5F7B"/>
    <w:rsid w:val="007E1635"/>
    <w:rsid w:val="007F6BBC"/>
    <w:rsid w:val="00801484"/>
    <w:rsid w:val="0080540F"/>
    <w:rsid w:val="008342D7"/>
    <w:rsid w:val="00840225"/>
    <w:rsid w:val="0085152A"/>
    <w:rsid w:val="0085255F"/>
    <w:rsid w:val="00887436"/>
    <w:rsid w:val="008E0527"/>
    <w:rsid w:val="008F40B7"/>
    <w:rsid w:val="00952477"/>
    <w:rsid w:val="00956E66"/>
    <w:rsid w:val="009653B6"/>
    <w:rsid w:val="0098350D"/>
    <w:rsid w:val="009A2921"/>
    <w:rsid w:val="009B0DA4"/>
    <w:rsid w:val="009C59E1"/>
    <w:rsid w:val="009F1714"/>
    <w:rsid w:val="00A068B2"/>
    <w:rsid w:val="00A20FB5"/>
    <w:rsid w:val="00A404A5"/>
    <w:rsid w:val="00A46AF8"/>
    <w:rsid w:val="00A57BB1"/>
    <w:rsid w:val="00A709E7"/>
    <w:rsid w:val="00AA4439"/>
    <w:rsid w:val="00AC3DFE"/>
    <w:rsid w:val="00AD654A"/>
    <w:rsid w:val="00AE58D7"/>
    <w:rsid w:val="00AF28B4"/>
    <w:rsid w:val="00B22531"/>
    <w:rsid w:val="00B47F95"/>
    <w:rsid w:val="00B64A58"/>
    <w:rsid w:val="00B830E3"/>
    <w:rsid w:val="00B929C0"/>
    <w:rsid w:val="00C96670"/>
    <w:rsid w:val="00CF0703"/>
    <w:rsid w:val="00CF5710"/>
    <w:rsid w:val="00D12B06"/>
    <w:rsid w:val="00D42505"/>
    <w:rsid w:val="00D5573E"/>
    <w:rsid w:val="00D70FA6"/>
    <w:rsid w:val="00DA6A07"/>
    <w:rsid w:val="00DD2560"/>
    <w:rsid w:val="00DD2C35"/>
    <w:rsid w:val="00DE2501"/>
    <w:rsid w:val="00E5083A"/>
    <w:rsid w:val="00E521C7"/>
    <w:rsid w:val="00E920B3"/>
    <w:rsid w:val="00EA7CA5"/>
    <w:rsid w:val="00F00525"/>
    <w:rsid w:val="00F02019"/>
    <w:rsid w:val="00F54BF3"/>
    <w:rsid w:val="00F620C2"/>
    <w:rsid w:val="00F90CB0"/>
    <w:rsid w:val="00FB207F"/>
    <w:rsid w:val="00FE6287"/>
    <w:rsid w:val="3997026D"/>
    <w:rsid w:val="497C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B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6B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F6BBC"/>
    <w:pPr>
      <w:keepNext/>
      <w:jc w:val="center"/>
      <w:outlineLvl w:val="4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6670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96670"/>
    <w:rPr>
      <w:rFonts w:ascii="Calibri" w:hAnsi="Calibri" w:cs="Calibri"/>
      <w:b/>
      <w:bCs/>
      <w:i/>
      <w:iCs/>
      <w:sz w:val="26"/>
      <w:szCs w:val="26"/>
      <w:lang w:val="ru-RU" w:eastAsia="ru-RU"/>
    </w:rPr>
  </w:style>
  <w:style w:type="character" w:customStyle="1" w:styleId="FooterChar">
    <w:name w:val="Footer Char"/>
    <w:uiPriority w:val="99"/>
    <w:locked/>
    <w:rsid w:val="007F6BBC"/>
    <w:rPr>
      <w:sz w:val="24"/>
      <w:szCs w:val="24"/>
    </w:rPr>
  </w:style>
  <w:style w:type="paragraph" w:styleId="Footer">
    <w:name w:val="footer"/>
    <w:basedOn w:val="Normal"/>
    <w:link w:val="FooterChar1"/>
    <w:uiPriority w:val="99"/>
    <w:rsid w:val="007F6BBC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C96670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7F6BBC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6670"/>
    <w:rPr>
      <w:sz w:val="24"/>
      <w:szCs w:val="24"/>
      <w:lang w:val="ru-RU" w:eastAsia="ru-RU"/>
    </w:rPr>
  </w:style>
  <w:style w:type="paragraph" w:customStyle="1" w:styleId="1">
    <w:name w:val="Обычный1"/>
    <w:uiPriority w:val="99"/>
    <w:rsid w:val="007F6BBC"/>
    <w:rPr>
      <w:sz w:val="20"/>
      <w:szCs w:val="20"/>
    </w:rPr>
  </w:style>
  <w:style w:type="paragraph" w:customStyle="1" w:styleId="StyleZakonu">
    <w:name w:val="StyleZakonu"/>
    <w:basedOn w:val="Normal"/>
    <w:uiPriority w:val="99"/>
    <w:rsid w:val="007F6BBC"/>
    <w:pPr>
      <w:spacing w:after="60" w:line="220" w:lineRule="exact"/>
      <w:ind w:firstLine="284"/>
      <w:jc w:val="both"/>
    </w:pPr>
    <w:rPr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625</Words>
  <Characters>3563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совет</dc:creator>
  <cp:keywords/>
  <dc:description/>
  <cp:lastModifiedBy>Work-87</cp:lastModifiedBy>
  <cp:revision>13</cp:revision>
  <cp:lastPrinted>2011-06-01T06:59:00Z</cp:lastPrinted>
  <dcterms:created xsi:type="dcterms:W3CDTF">2019-06-01T10:47:00Z</dcterms:created>
  <dcterms:modified xsi:type="dcterms:W3CDTF">2019-06-06T11:37:00Z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